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59B83" w14:textId="77777777" w:rsidR="0055061B" w:rsidRDefault="0055061B" w:rsidP="005506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GEFFORD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B0BB693" w14:textId="77777777" w:rsidR="0055061B" w:rsidRDefault="0055061B" w:rsidP="005506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Holsworthy, Devon. Gentleman.</w:t>
      </w:r>
    </w:p>
    <w:p w14:paraId="6B6808E8" w14:textId="77777777" w:rsidR="0055061B" w:rsidRDefault="0055061B" w:rsidP="0055061B">
      <w:pPr>
        <w:rPr>
          <w:rFonts w:ascii="Times New Roman" w:hAnsi="Times New Roman" w:cs="Times New Roman"/>
        </w:rPr>
      </w:pPr>
    </w:p>
    <w:p w14:paraId="112A8E84" w14:textId="77777777" w:rsidR="0055061B" w:rsidRDefault="0055061B" w:rsidP="005506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Yarum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 him,</w:t>
      </w:r>
    </w:p>
    <w:p w14:paraId="28AA1687" w14:textId="77777777" w:rsidR="0055061B" w:rsidRDefault="0055061B" w:rsidP="0055061B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Walter </w:t>
      </w:r>
      <w:proofErr w:type="spellStart"/>
      <w:r>
        <w:rPr>
          <w:rFonts w:ascii="Times New Roman" w:hAnsi="Times New Roman" w:cs="Times New Roman"/>
        </w:rPr>
        <w:t>Howeler</w:t>
      </w:r>
      <w:proofErr w:type="spellEnd"/>
      <w:r>
        <w:rPr>
          <w:rFonts w:ascii="Times New Roman" w:hAnsi="Times New Roman" w:cs="Times New Roman"/>
        </w:rPr>
        <w:t xml:space="preserve"> of Guildford, Surrey(q.v.), Simon </w:t>
      </w:r>
      <w:proofErr w:type="spellStart"/>
      <w:r>
        <w:rPr>
          <w:rFonts w:ascii="Times New Roman" w:hAnsi="Times New Roman" w:cs="Times New Roman"/>
        </w:rPr>
        <w:t>Dowesyng</w:t>
      </w:r>
      <w:proofErr w:type="spellEnd"/>
      <w:r>
        <w:rPr>
          <w:rFonts w:ascii="Times New Roman" w:hAnsi="Times New Roman" w:cs="Times New Roman"/>
        </w:rPr>
        <w:t xml:space="preserve"> of Waltham Holy Cross, Essex(q.v.), and James </w:t>
      </w:r>
      <w:proofErr w:type="spellStart"/>
      <w:r>
        <w:rPr>
          <w:rFonts w:ascii="Times New Roman" w:hAnsi="Times New Roman" w:cs="Times New Roman"/>
        </w:rPr>
        <w:t>Bechaump</w:t>
      </w:r>
      <w:proofErr w:type="spellEnd"/>
      <w:r>
        <w:rPr>
          <w:rFonts w:ascii="Times New Roman" w:hAnsi="Times New Roman" w:cs="Times New Roman"/>
        </w:rPr>
        <w:t xml:space="preserve"> of London, yeoman(q.v.).</w:t>
      </w:r>
    </w:p>
    <w:p w14:paraId="202EF1D7" w14:textId="77777777" w:rsidR="0055061B" w:rsidRDefault="0055061B" w:rsidP="005506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40092CE" w14:textId="77777777" w:rsidR="0055061B" w:rsidRDefault="0055061B" w:rsidP="0055061B">
      <w:pPr>
        <w:rPr>
          <w:rFonts w:ascii="Times New Roman" w:hAnsi="Times New Roman" w:cs="Times New Roman"/>
        </w:rPr>
      </w:pPr>
    </w:p>
    <w:p w14:paraId="650CD089" w14:textId="77777777" w:rsidR="0055061B" w:rsidRDefault="0055061B" w:rsidP="0055061B">
      <w:pPr>
        <w:rPr>
          <w:rFonts w:ascii="Times New Roman" w:hAnsi="Times New Roman" w:cs="Times New Roman"/>
        </w:rPr>
      </w:pPr>
    </w:p>
    <w:p w14:paraId="37A90098" w14:textId="77777777" w:rsidR="0055061B" w:rsidRDefault="0055061B" w:rsidP="005506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May 2019</w:t>
      </w:r>
    </w:p>
    <w:p w14:paraId="5F87289F" w14:textId="77777777" w:rsidR="006B2F86" w:rsidRPr="00E71FC3" w:rsidRDefault="0055061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FB2EA" w14:textId="77777777" w:rsidR="0055061B" w:rsidRDefault="0055061B" w:rsidP="00E71FC3">
      <w:r>
        <w:separator/>
      </w:r>
    </w:p>
  </w:endnote>
  <w:endnote w:type="continuationSeparator" w:id="0">
    <w:p w14:paraId="0AEB04B9" w14:textId="77777777" w:rsidR="0055061B" w:rsidRDefault="0055061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EBD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E4556" w14:textId="77777777" w:rsidR="0055061B" w:rsidRDefault="0055061B" w:rsidP="00E71FC3">
      <w:r>
        <w:separator/>
      </w:r>
    </w:p>
  </w:footnote>
  <w:footnote w:type="continuationSeparator" w:id="0">
    <w:p w14:paraId="245831D4" w14:textId="77777777" w:rsidR="0055061B" w:rsidRDefault="0055061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1B"/>
    <w:rsid w:val="001A7C09"/>
    <w:rsid w:val="0055061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C4D7C"/>
  <w15:chartTrackingRefBased/>
  <w15:docId w15:val="{DB1A933D-6220-4527-A230-57694053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61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506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2019-06-06T19:42:00Z</dcterms:created>
  <dcterms:modified xsi:type="dcterms:W3CDTF">2019-06-06T19:42:00Z</dcterms:modified>
</cp:coreProperties>
</file>